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54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河南省卓新拓展服务有限公司</w:t>
      </w:r>
    </w:p>
    <w:p w14:paraId="0D481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1B4B65D1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河南省卓新拓展服务有限公司</w:t>
      </w:r>
    </w:p>
    <w:p w14:paraId="3056704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河南省卓新拓展服务有限公司成立于2021年05月06日，注册地址为河南省平顶山市鲁山县鲁平大道与钢厂路交叉口向南200米路东体育教育基地，是深耕体验式拓展领域的专业服务机构。公司聚焦拓展策划、体育赛事运营、文化艺术交流等核心业务，配套提供体育健康服务、相关用品零售等全链条支持，凭借专业的策划与运营能力，为客户打造多元化、定制化的体验服务方案。</w:t>
      </w:r>
    </w:p>
    <w:p w14:paraId="5AEA4FC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5047443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文化/体育/娱乐业 </w:t>
      </w:r>
    </w:p>
    <w:p w14:paraId="32618B9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张帅兵</w:t>
      </w:r>
    </w:p>
    <w:p w14:paraId="594E0E0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15638651080  </w:t>
      </w:r>
      <w:bookmarkStart w:id="0" w:name="_GoBack"/>
      <w:bookmarkEnd w:id="0"/>
    </w:p>
    <w:p w14:paraId="573910A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574435007@qq.com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7E2ECEB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1A141A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办公室/6人/大专以上学历，熟悉办公软件及广告设计</w:t>
      </w:r>
    </w:p>
    <w:p w14:paraId="4483F8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市场部/14人/不限学历，销售能力强，具有较强的团队意识</w:t>
      </w:r>
    </w:p>
    <w:p w14:paraId="59E9582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拓展部/20人/不限学历、退伍军人和体校毕业优先录用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34F8B6D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537D4FC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底薪+绩效+提成的多元薪酬体系，薪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资300</w:t>
      </w: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0-9000元/月，按岗位等级、工作经验定级，另设高额业务提成、外出拓展津贴及各类业绩奖金。享有全勤奖、年终奖、节日福利，带薪年假等福利，薪资上不封顶，多劳多得。</w:t>
      </w:r>
    </w:p>
    <w:p w14:paraId="3761A89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鲁山县钢厂路与府后路交叉口体育教育基地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5527B82A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336BE70D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kOTRmNjRiYWE1NmNiYmFkOWQ2NjczMzljZDRmNTE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0951776"/>
    <w:rsid w:val="67137642"/>
    <w:rsid w:val="694C29AA"/>
    <w:rsid w:val="6C8A123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464</Words>
  <Characters>509</Characters>
  <Lines>0</Lines>
  <Paragraphs>0</Paragraphs>
  <TotalTime>30</TotalTime>
  <ScaleCrop>false</ScaleCrop>
  <LinksUpToDate>false</LinksUpToDate>
  <CharactersWithSpaces>610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2026-01-26T08:08:36Z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7B20FA7988E341FFA83E6802A1A103D2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